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>
            <w:r>
              <w:t>Приложение 10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70C" w:rsidRPr="0045570C" w:rsidRDefault="00C221B6" w:rsidP="00C221B6">
            <w:pPr>
              <w:rPr>
                <w:lang w:val="en-US"/>
              </w:rPr>
            </w:pPr>
            <w:r>
              <w:t>о</w:t>
            </w:r>
            <w:r w:rsidR="0045570C">
              <w:t>т</w:t>
            </w:r>
            <w:r>
              <w:t xml:space="preserve">              №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</w:tr>
      <w:tr w:rsidR="0045570C" w:rsidTr="0045570C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2020 год и на плановый период 2021 и 2022 годов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тыс. руб.</w:t>
            </w:r>
          </w:p>
        </w:tc>
      </w:tr>
      <w:tr w:rsidR="0045570C" w:rsidTr="0045570C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2020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2021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2022 год</w:t>
            </w:r>
          </w:p>
        </w:tc>
      </w:tr>
      <w:tr w:rsidR="0045570C" w:rsidTr="0045570C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570C" w:rsidRDefault="0045570C" w:rsidP="00E45144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/>
        </w:tc>
      </w:tr>
    </w:tbl>
    <w:p w:rsidR="0045570C" w:rsidRPr="0045570C" w:rsidRDefault="0045570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45570C" w:rsidTr="0045570C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70C" w:rsidRDefault="0045570C" w:rsidP="00E45144">
            <w:pPr>
              <w:jc w:val="center"/>
            </w:pPr>
            <w:r>
              <w:t>5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5570C" w:rsidRDefault="0045570C" w:rsidP="00E45144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0,0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2 560 000,0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2 560 000,0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-2 560 000,0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-5 060 000,0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-2 560 000,0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 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45570C" w:rsidRDefault="0045570C" w:rsidP="00E45144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45570C" w:rsidRDefault="0045570C" w:rsidP="00E45144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5570C" w:rsidRDefault="0045570C" w:rsidP="00E45144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-900 000,0</w:t>
            </w:r>
          </w:p>
        </w:tc>
      </w:tr>
      <w:tr w:rsidR="0045570C" w:rsidTr="0045570C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</w:tr>
      <w:tr w:rsidR="0045570C" w:rsidTr="0045570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</w:tr>
      <w:tr w:rsidR="0045570C" w:rsidTr="0045570C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r>
              <w:t>Председатель комитета по финансам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</w:tr>
      <w:tr w:rsidR="0045570C" w:rsidTr="0045570C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r>
              <w:t>администрации муниципального образования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</w:tr>
      <w:tr w:rsidR="0045570C" w:rsidTr="0045570C">
        <w:trPr>
          <w:cantSplit/>
        </w:trPr>
        <w:tc>
          <w:tcPr>
            <w:tcW w:w="9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r>
              <w:t>«Город Саратов»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70C" w:rsidRDefault="0045570C" w:rsidP="00E45144">
            <w:pPr>
              <w:jc w:val="right"/>
            </w:pPr>
            <w:r>
              <w:t>А.С. Струков</w:t>
            </w:r>
          </w:p>
        </w:tc>
      </w:tr>
    </w:tbl>
    <w:p w:rsidR="0045570C" w:rsidRPr="00C96377" w:rsidRDefault="0045570C" w:rsidP="0045570C"/>
    <w:p w:rsidR="00E2598B" w:rsidRPr="0045570C" w:rsidRDefault="00E2598B" w:rsidP="0045570C"/>
    <w:sectPr w:rsidR="00E2598B" w:rsidRPr="0045570C" w:rsidSect="0045570C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01E" w:rsidRDefault="000B001E" w:rsidP="0045570C">
      <w:r>
        <w:separator/>
      </w:r>
    </w:p>
  </w:endnote>
  <w:endnote w:type="continuationSeparator" w:id="1">
    <w:p w:rsidR="000B001E" w:rsidRDefault="000B001E" w:rsidP="004557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01E" w:rsidRDefault="000B001E" w:rsidP="0045570C">
      <w:r>
        <w:separator/>
      </w:r>
    </w:p>
  </w:footnote>
  <w:footnote w:type="continuationSeparator" w:id="1">
    <w:p w:rsidR="000B001E" w:rsidRDefault="000B001E" w:rsidP="004557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70C" w:rsidRDefault="00B2252A" w:rsidP="001D5C8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5570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570C" w:rsidRDefault="0045570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70C" w:rsidRDefault="00B2252A" w:rsidP="001D5C8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5570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0DA4">
      <w:rPr>
        <w:rStyle w:val="a7"/>
        <w:noProof/>
      </w:rPr>
      <w:t>2</w:t>
    </w:r>
    <w:r>
      <w:rPr>
        <w:rStyle w:val="a7"/>
      </w:rPr>
      <w:fldChar w:fldCharType="end"/>
    </w:r>
  </w:p>
  <w:p w:rsidR="0045570C" w:rsidRDefault="004557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45570C"/>
    <w:rsid w:val="000B001E"/>
    <w:rsid w:val="001569F2"/>
    <w:rsid w:val="002C3F39"/>
    <w:rsid w:val="0045570C"/>
    <w:rsid w:val="004864EB"/>
    <w:rsid w:val="00530DA4"/>
    <w:rsid w:val="006808C6"/>
    <w:rsid w:val="00A24CAF"/>
    <w:rsid w:val="00B2252A"/>
    <w:rsid w:val="00B912FD"/>
    <w:rsid w:val="00C221B6"/>
    <w:rsid w:val="00E2598B"/>
    <w:rsid w:val="00F14403"/>
    <w:rsid w:val="00F17574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570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5570C"/>
  </w:style>
  <w:style w:type="paragraph" w:styleId="a5">
    <w:name w:val="footer"/>
    <w:basedOn w:val="a"/>
    <w:link w:val="a6"/>
    <w:uiPriority w:val="99"/>
    <w:semiHidden/>
    <w:unhideWhenUsed/>
    <w:rsid w:val="0045570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5570C"/>
  </w:style>
  <w:style w:type="character" w:styleId="a7">
    <w:name w:val="page number"/>
    <w:basedOn w:val="a0"/>
    <w:uiPriority w:val="99"/>
    <w:semiHidden/>
    <w:unhideWhenUsed/>
    <w:rsid w:val="00455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2</Pages>
  <Words>408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2</cp:revision>
  <dcterms:created xsi:type="dcterms:W3CDTF">2019-10-19T07:38:00Z</dcterms:created>
  <dcterms:modified xsi:type="dcterms:W3CDTF">2019-10-19T07:38:00Z</dcterms:modified>
</cp:coreProperties>
</file>